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3890C" w14:textId="77777777" w:rsidR="0006054D" w:rsidRDefault="0006054D" w:rsidP="0006054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403D6056" w14:textId="77777777" w:rsidR="0006054D" w:rsidRDefault="0006054D" w:rsidP="0006054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Poole.</w:t>
      </w:r>
    </w:p>
    <w:p w14:paraId="0DA587F4" w14:textId="77777777" w:rsidR="0006054D" w:rsidRDefault="0006054D" w:rsidP="0006054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25D64C6" w14:textId="77777777" w:rsidR="0006054D" w:rsidRDefault="0006054D" w:rsidP="0006054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3EFBE31" w14:textId="77777777" w:rsidR="0006054D" w:rsidRDefault="0006054D" w:rsidP="0006054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Dorset, the moiety of the taxes of a fifteenth and a tenth which were granted to the King at the last Parliament.   (C.F.R. 1405-13 p.182)</w:t>
      </w:r>
    </w:p>
    <w:p w14:paraId="4F605BD4" w14:textId="77777777" w:rsidR="0006054D" w:rsidRDefault="0006054D" w:rsidP="0006054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EAFC1F0" w14:textId="77777777" w:rsidR="0006054D" w:rsidRDefault="0006054D" w:rsidP="0006054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7AFD991" w14:textId="77777777" w:rsidR="0006054D" w:rsidRDefault="0006054D" w:rsidP="0006054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2023</w:t>
      </w:r>
    </w:p>
    <w:p w14:paraId="5CE32D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A6C15" w14:textId="77777777" w:rsidR="0006054D" w:rsidRDefault="0006054D" w:rsidP="009139A6">
      <w:r>
        <w:separator/>
      </w:r>
    </w:p>
  </w:endnote>
  <w:endnote w:type="continuationSeparator" w:id="0">
    <w:p w14:paraId="0DD8392A" w14:textId="77777777" w:rsidR="0006054D" w:rsidRDefault="000605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20C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929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47F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77C67" w14:textId="77777777" w:rsidR="0006054D" w:rsidRDefault="0006054D" w:rsidP="009139A6">
      <w:r>
        <w:separator/>
      </w:r>
    </w:p>
  </w:footnote>
  <w:footnote w:type="continuationSeparator" w:id="0">
    <w:p w14:paraId="531945B9" w14:textId="77777777" w:rsidR="0006054D" w:rsidRDefault="000605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8A9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268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599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54D"/>
    <w:rsid w:val="00030B35"/>
    <w:rsid w:val="0006054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F9661"/>
  <w15:chartTrackingRefBased/>
  <w15:docId w15:val="{C935BF07-0E2A-4F0A-90FD-63BFFFBC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54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2024-11-28T21:30:00Z</dcterms:created>
  <dcterms:modified xsi:type="dcterms:W3CDTF">2024-11-28T21:31:00Z</dcterms:modified>
</cp:coreProperties>
</file>